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F038F" w14:textId="77777777" w:rsidR="00EC1133" w:rsidRDefault="00EC1133" w:rsidP="00EC113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PYLKYNGTON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14:paraId="67087830" w14:textId="77777777" w:rsidR="00EC1133" w:rsidRDefault="00EC1133" w:rsidP="00EC113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AF7B15D" w14:textId="77777777" w:rsidR="00EC1133" w:rsidRDefault="00EC1133" w:rsidP="00EC113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1B5C1427" w14:textId="77777777" w:rsidR="00EC1133" w:rsidRDefault="00EC1133" w:rsidP="00EC113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color w:val="auto"/>
          <w:u w:val="none"/>
        </w:rPr>
        <w:t>Hylle</w:t>
      </w:r>
      <w:proofErr w:type="spellEnd"/>
      <w:r>
        <w:rPr>
          <w:rStyle w:val="Hyperlink"/>
          <w:color w:val="auto"/>
          <w:u w:val="none"/>
        </w:rPr>
        <w:t xml:space="preserve"> of Plymouth(q.v.).</w:t>
      </w:r>
    </w:p>
    <w:p w14:paraId="367DEE11" w14:textId="77777777" w:rsidR="00EC1133" w:rsidRDefault="00EC1133" w:rsidP="00EC113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14:paraId="1822CA1C" w14:textId="77777777" w:rsidR="00EC1133" w:rsidRDefault="00EC1133" w:rsidP="00EC113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09B0560A" w14:textId="77777777" w:rsidR="00EC1133" w:rsidRDefault="00EC1133" w:rsidP="00EC113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14:paraId="4CE16425" w14:textId="77777777" w:rsidR="00EC1133" w:rsidRDefault="00EC1133" w:rsidP="00EC1133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March 2017</w:t>
      </w:r>
    </w:p>
    <w:p w14:paraId="7DCBC737" w14:textId="77777777" w:rsidR="006B2F86" w:rsidRPr="00E71FC3" w:rsidRDefault="00EC11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7F2D9" w14:textId="77777777" w:rsidR="00EC1133" w:rsidRDefault="00EC1133" w:rsidP="00E71FC3">
      <w:pPr>
        <w:spacing w:after="0" w:line="240" w:lineRule="auto"/>
      </w:pPr>
      <w:r>
        <w:separator/>
      </w:r>
    </w:p>
  </w:endnote>
  <w:endnote w:type="continuationSeparator" w:id="0">
    <w:p w14:paraId="121F5FB7" w14:textId="77777777" w:rsidR="00EC1133" w:rsidRDefault="00EC11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895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68F6B" w14:textId="77777777" w:rsidR="00EC1133" w:rsidRDefault="00EC1133" w:rsidP="00E71FC3">
      <w:pPr>
        <w:spacing w:after="0" w:line="240" w:lineRule="auto"/>
      </w:pPr>
      <w:r>
        <w:separator/>
      </w:r>
    </w:p>
  </w:footnote>
  <w:footnote w:type="continuationSeparator" w:id="0">
    <w:p w14:paraId="625A9095" w14:textId="77777777" w:rsidR="00EC1133" w:rsidRDefault="00EC11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13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113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E7D48"/>
  <w15:chartTrackingRefBased/>
  <w15:docId w15:val="{28306326-1EC0-456A-A3D2-B4ACB758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C1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2018-12-18T20:22:00Z</dcterms:created>
  <dcterms:modified xsi:type="dcterms:W3CDTF">2018-12-18T20:22:00Z</dcterms:modified>
</cp:coreProperties>
</file>